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Newcastle upon Tyne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Newcastle upon Tyne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Newcastle upon Tyne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Newcastle upon Tyne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Newcastle upon Tyne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Newcastle upon Tyne North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70.0% </w:t>
      </w:r>
      <w:r w:rsidRPr="004747BF">
        <w:rPr>
          <w:rFonts w:ascii="Libre Franklin Light" w:eastAsia="Times New Roman" w:hAnsi="Libre Franklin Light" w:cs="Calibri Light"/>
        </w:rPr>
        <w:t xml:space="preserve">of those respondents classified as PGSI 8+ in Newcastle upon Tyne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Newcastle upon Tyne North is estimated to be </w:t>
      </w:r>
      <w:r w:rsidRPr="00773DF7">
        <w:rPr>
          <w:rFonts w:ascii="Libre Franklin Light" w:eastAsia="Times New Roman" w:hAnsi="Libre Franklin Light" w:cs="Calibri Light"/>
          <w:b/>
          <w:bCs/>
          <w:color w:val="C45911" w:themeColor="accent2" w:themeShade="BF"/>
        </w:rPr>
        <w:t xml:space="preserve">£2,616,849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Newcastle upon Tyne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Newcastle upon Tyne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Newcastle upon Tyne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Newcastle upon Tyne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wcastle upon Tyne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Newcastle upon Tyne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wcastle upon Tyne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Newcastle upon Tyne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Newcastle upon Tyne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wcastle upon Tyne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Newcastle upon Tyne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Newcastle upon Tyne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Newcastle upon Tyne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71.8%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Newcastle upon Tyne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Newcastle upon Tyne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Newcastle upon Tyne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£2,616,849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Newcastle upon Tyne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£42,624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£881,492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£63,147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£17,760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£32,560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£1,579,266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£2,616,849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Newcastle upon Tyne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Newcastle upon Tyne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29.4%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 upon Tyne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 upon Tyne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 upon Tyne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 upon Tyne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Newcastle upon Tyne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29.4%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Newcastle upon Tyne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Newcastle upon Tyne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Newcastle upon Tyne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Newcastle upon Tyne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Newcastle upon Tyne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19AFCE6-5582-4CFA-99CC-2C69493C308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